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89C5E5" w14:textId="77777777" w:rsidR="00C67271" w:rsidRDefault="00C67271" w:rsidP="00C67271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PLOMER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D798A0D" w14:textId="77777777" w:rsidR="00C67271" w:rsidRDefault="00C67271" w:rsidP="00C67271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Gentleman.</w:t>
      </w:r>
    </w:p>
    <w:p w14:paraId="6AB206D6" w14:textId="77777777" w:rsidR="00C67271" w:rsidRDefault="00C67271" w:rsidP="00C67271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4ABD3228" w14:textId="77777777" w:rsidR="00C67271" w:rsidRDefault="00C67271" w:rsidP="00C67271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573A1061" w14:textId="77777777" w:rsidR="00C67271" w:rsidRDefault="00C67271" w:rsidP="00C67271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Stephen Couper of Hornchurch, Essex(q.v.),</w:t>
      </w:r>
    </w:p>
    <w:p w14:paraId="69934FFF" w14:textId="77777777" w:rsidR="00C67271" w:rsidRDefault="00C67271" w:rsidP="00C67271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Showell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Prittlewell</w:t>
      </w:r>
      <w:proofErr w:type="spell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Pynsole</w:t>
      </w:r>
      <w:proofErr w:type="spellEnd"/>
      <w:r>
        <w:rPr>
          <w:rFonts w:ascii="Times New Roman" w:hAnsi="Times New Roman" w:cs="Times New Roman"/>
        </w:rPr>
        <w:t xml:space="preserve"> of Rainham(q.v.), </w:t>
      </w:r>
    </w:p>
    <w:p w14:paraId="5370E604" w14:textId="77777777" w:rsidR="00C67271" w:rsidRDefault="00C67271" w:rsidP="00C67271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Ellesdale</w:t>
      </w:r>
      <w:proofErr w:type="spellEnd"/>
      <w:r>
        <w:rPr>
          <w:rFonts w:ascii="Times New Roman" w:hAnsi="Times New Roman" w:cs="Times New Roman"/>
        </w:rPr>
        <w:t xml:space="preserve"> of Chingford(q.v.), John </w:t>
      </w:r>
      <w:proofErr w:type="spellStart"/>
      <w:r>
        <w:rPr>
          <w:rFonts w:ascii="Times New Roman" w:hAnsi="Times New Roman" w:cs="Times New Roman"/>
        </w:rPr>
        <w:t>Wenyngton</w:t>
      </w:r>
      <w:proofErr w:type="spellEnd"/>
      <w:r>
        <w:rPr>
          <w:rFonts w:ascii="Times New Roman" w:hAnsi="Times New Roman" w:cs="Times New Roman"/>
        </w:rPr>
        <w:t>(q.v.) and John Miles</w:t>
      </w:r>
    </w:p>
    <w:p w14:paraId="2D351560" w14:textId="77777777" w:rsidR="00C67271" w:rsidRDefault="00C67271" w:rsidP="00C67271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Great </w:t>
      </w:r>
      <w:proofErr w:type="spellStart"/>
      <w:r>
        <w:rPr>
          <w:rFonts w:ascii="Times New Roman" w:hAnsi="Times New Roman" w:cs="Times New Roman"/>
        </w:rPr>
        <w:t>Baddow</w:t>
      </w:r>
      <w:proofErr w:type="spellEnd"/>
      <w:r>
        <w:rPr>
          <w:rFonts w:ascii="Times New Roman" w:hAnsi="Times New Roman" w:cs="Times New Roman"/>
        </w:rPr>
        <w:t>(q.v.).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6881C942" w14:textId="77777777" w:rsidR="00C67271" w:rsidRDefault="00C67271" w:rsidP="00C67271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B44D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612CA75" w14:textId="77777777" w:rsidR="00C67271" w:rsidRDefault="00C67271" w:rsidP="00C67271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29EDD068" w14:textId="77777777" w:rsidR="00C67271" w:rsidRDefault="00C67271" w:rsidP="00C67271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236100D2" w14:textId="77777777" w:rsidR="00C67271" w:rsidRDefault="00C67271" w:rsidP="00C67271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October 2018</w:t>
      </w:r>
    </w:p>
    <w:p w14:paraId="28BF782D" w14:textId="77777777" w:rsidR="006B2F86" w:rsidRPr="00E71FC3" w:rsidRDefault="00C6727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C416F" w14:textId="77777777" w:rsidR="00C67271" w:rsidRDefault="00C67271" w:rsidP="00E71FC3">
      <w:r>
        <w:separator/>
      </w:r>
    </w:p>
  </w:endnote>
  <w:endnote w:type="continuationSeparator" w:id="0">
    <w:p w14:paraId="20B27B72" w14:textId="77777777" w:rsidR="00C67271" w:rsidRDefault="00C6727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9D83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72106B" w14:textId="77777777" w:rsidR="00C67271" w:rsidRDefault="00C67271" w:rsidP="00E71FC3">
      <w:r>
        <w:separator/>
      </w:r>
    </w:p>
  </w:footnote>
  <w:footnote w:type="continuationSeparator" w:id="0">
    <w:p w14:paraId="304070EC" w14:textId="77777777" w:rsidR="00C67271" w:rsidRDefault="00C6727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271"/>
    <w:rsid w:val="001A7C09"/>
    <w:rsid w:val="00577BD5"/>
    <w:rsid w:val="00656CBA"/>
    <w:rsid w:val="006A1F77"/>
    <w:rsid w:val="00733BE7"/>
    <w:rsid w:val="00AB52E8"/>
    <w:rsid w:val="00B16D3F"/>
    <w:rsid w:val="00BB41AC"/>
    <w:rsid w:val="00C6727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77A271"/>
  <w15:chartTrackingRefBased/>
  <w15:docId w15:val="{31083A24-F869-4F2F-8D98-C6FA1CCD7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6727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672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2018-10-25T20:00:00Z</dcterms:created>
  <dcterms:modified xsi:type="dcterms:W3CDTF">2018-10-25T20:00:00Z</dcterms:modified>
</cp:coreProperties>
</file>